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06" w:rsidRDefault="00654E06" w:rsidP="00654E06">
      <w:r>
        <w:rPr>
          <w:u w:val="single"/>
        </w:rPr>
        <w:t>John JOCE</w:t>
      </w:r>
      <w:r>
        <w:t xml:space="preserve">      (fl.1415)</w:t>
      </w:r>
    </w:p>
    <w:p w:rsidR="00654E06" w:rsidRDefault="00654E06" w:rsidP="00654E06"/>
    <w:p w:rsidR="00654E06" w:rsidRDefault="00654E06" w:rsidP="00654E06"/>
    <w:p w:rsidR="00654E06" w:rsidRDefault="00654E06" w:rsidP="00654E06">
      <w:r>
        <w:t>13 Nov.1415</w:t>
      </w:r>
      <w:r>
        <w:tab/>
        <w:t>He and John Keyton(q.v.) quitclaimed lands in Chalgrave, Hampshire, to</w:t>
      </w:r>
    </w:p>
    <w:p w:rsidR="00654E06" w:rsidRDefault="00654E06" w:rsidP="00654E06">
      <w:r>
        <w:tab/>
      </w:r>
      <w:r>
        <w:tab/>
        <w:t>William Ryngbourne(q.v.).</w:t>
      </w:r>
    </w:p>
    <w:p w:rsidR="00654E06" w:rsidRDefault="00654E06" w:rsidP="00654E06">
      <w:r>
        <w:tab/>
      </w:r>
      <w:r>
        <w:tab/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44M69/C/204)</w:t>
      </w:r>
    </w:p>
    <w:p w:rsidR="00654E06" w:rsidRDefault="00654E06" w:rsidP="00654E06"/>
    <w:p w:rsidR="00654E06" w:rsidRDefault="00654E06" w:rsidP="00654E06"/>
    <w:p w:rsidR="00DD5B8A" w:rsidRPr="00564E3C" w:rsidRDefault="00654E06" w:rsidP="00654E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E06" w:rsidRDefault="00654E06" w:rsidP="00564E3C">
      <w:r>
        <w:separator/>
      </w:r>
    </w:p>
  </w:endnote>
  <w:endnote w:type="continuationSeparator" w:id="0">
    <w:p w:rsidR="00654E06" w:rsidRDefault="00654E0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4E06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E06" w:rsidRDefault="00654E06" w:rsidP="00564E3C">
      <w:r>
        <w:separator/>
      </w:r>
    </w:p>
  </w:footnote>
  <w:footnote w:type="continuationSeparator" w:id="0">
    <w:p w:rsidR="00654E06" w:rsidRDefault="00654E0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06"/>
    <w:rsid w:val="00372DC6"/>
    <w:rsid w:val="00564E3C"/>
    <w:rsid w:val="0064591D"/>
    <w:rsid w:val="00654E0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7F5136-B43E-4F0E-94AF-EE547592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E0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654E0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2015-11-24T19:46:00Z</dcterms:created>
  <dcterms:modified xsi:type="dcterms:W3CDTF">2015-11-24T19:46:00Z</dcterms:modified>
</cp:coreProperties>
</file>